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45FFEA3E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SUPBANCO-DAF-CM-2020-00</w:t>
                                    </w:r>
                                    <w:r w:rsidR="000E27FB">
                                      <w:rPr>
                                        <w:rStyle w:val="Style2"/>
                                      </w:rPr>
                                      <w:t>88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45FFEA3E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SUPBANCO-DAF-CM-2020-00</w:t>
                              </w:r>
                              <w:r w:rsidR="000E27FB">
                                <w:rPr>
                                  <w:rStyle w:val="Style2"/>
                                </w:rPr>
                                <w:t>88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0E27F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01DB4739" w14:textId="77777777" w:rsidR="002E1412" w:rsidRPr="002E1412" w:rsidRDefault="000E27F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0E27F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68C93670" w14:textId="77777777" w:rsidR="0026335F" w:rsidRPr="0026335F" w:rsidRDefault="000E27F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0E27F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7C3F795E" w14:textId="77777777" w:rsidR="00F7443C" w:rsidRPr="004767CC" w:rsidRDefault="000E27F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9</cp:revision>
  <cp:lastPrinted>2011-03-04T19:05:00Z</cp:lastPrinted>
  <dcterms:created xsi:type="dcterms:W3CDTF">2014-01-02T13:42:00Z</dcterms:created>
  <dcterms:modified xsi:type="dcterms:W3CDTF">2021-11-05T15:43:00Z</dcterms:modified>
</cp:coreProperties>
</file>